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20260625-SE-538000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Klärschlammentsorgung Stadtentwässerung Bad Bramstedt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Inhalt ist die Abholung, der Transport und die thermische Entsorgung des auf der Kläranlage anfallenden Klärschlamms.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